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60166BB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2267A4">
        <w:rPr>
          <w:sz w:val="24"/>
          <w:szCs w:val="24"/>
          <w:lang w:eastAsia="ja-JP"/>
        </w:rPr>
        <w:t>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60FDC">
        <w:rPr>
          <w:sz w:val="24"/>
          <w:szCs w:val="24"/>
          <w:lang w:eastAsia="ja-JP"/>
        </w:rPr>
        <w:t>24</w:t>
      </w:r>
      <w:r w:rsidR="00C60FDC">
        <w:rPr>
          <w:rFonts w:hint="eastAsia"/>
          <w:sz w:val="24"/>
          <w:szCs w:val="24"/>
          <w:lang w:eastAsia="ja-JP"/>
        </w:rPr>
        <w:t>5368</w:t>
      </w:r>
    </w:p>
    <w:p w14:paraId="05B0D0A8" w14:textId="60DB0C54" w:rsidR="001E489F" w:rsidRPr="00740FC0" w:rsidRDefault="002267A4" w:rsidP="000C1492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Hefei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14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18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October</w:t>
      </w:r>
      <w:r w:rsidR="00C714F4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75CE015" w14:textId="77777777" w:rsidR="004416BD" w:rsidRDefault="004416BD" w:rsidP="004416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>
        <w:rPr>
          <w:rFonts w:hint="eastAsia"/>
          <w:b/>
          <w:noProof/>
          <w:sz w:val="24"/>
          <w:lang w:eastAsia="ja-JP"/>
        </w:rPr>
        <w:t>322</w:t>
      </w:r>
    </w:p>
    <w:p w14:paraId="78540E88" w14:textId="6EB3A68E" w:rsidR="00DF111E" w:rsidRPr="00DF111E" w:rsidRDefault="004416BD" w:rsidP="000C66DA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</w:rPr>
        <w:t>Hefei, P.R.China</w:t>
      </w:r>
      <w:r w:rsidRPr="0024223A">
        <w:rPr>
          <w:sz w:val="24"/>
        </w:rPr>
        <w:t xml:space="preserve">; </w:t>
      </w:r>
      <w:r>
        <w:rPr>
          <w:sz w:val="24"/>
        </w:rPr>
        <w:t>14</w:t>
      </w:r>
      <w:r w:rsidRPr="0024223A">
        <w:rPr>
          <w:sz w:val="24"/>
        </w:rPr>
        <w:t xml:space="preserve"> – </w:t>
      </w:r>
      <w:r>
        <w:rPr>
          <w:sz w:val="24"/>
        </w:rPr>
        <w:t>18</w:t>
      </w:r>
      <w:r w:rsidRPr="0024223A">
        <w:rPr>
          <w:sz w:val="24"/>
        </w:rPr>
        <w:t xml:space="preserve"> </w:t>
      </w:r>
      <w:r>
        <w:rPr>
          <w:sz w:val="24"/>
        </w:rPr>
        <w:t xml:space="preserve">October </w:t>
      </w:r>
      <w:r w:rsidRPr="0024223A">
        <w:rPr>
          <w:sz w:val="24"/>
        </w:rPr>
        <w:t>2024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57F570F" w14:textId="77777777" w:rsidR="00354460" w:rsidRPr="00354460" w:rsidRDefault="00354460" w:rsidP="00354460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ab/>
        <w:t>NTT DOCOMO</w:t>
      </w:r>
    </w:p>
    <w:p w14:paraId="713BAC31" w14:textId="77777777" w:rsidR="00354460" w:rsidRPr="00354460" w:rsidRDefault="00354460" w:rsidP="00354460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CT aspects of 5G NR </w:t>
      </w:r>
      <w:proofErr w:type="spellStart"/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Femto</w:t>
      </w:r>
      <w:proofErr w:type="spellEnd"/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949DA86" w14:textId="0DABEC6E" w:rsidR="00354460" w:rsidRPr="00354460" w:rsidRDefault="00354460" w:rsidP="00354460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258C" w:rsidRPr="0095258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10F6C52" w14:textId="7E4207C5" w:rsidR="001E489F" w:rsidRPr="00354460" w:rsidRDefault="00354460" w:rsidP="00354460">
      <w:pPr>
        <w:rPr>
          <w:rFonts w:eastAsia="游明朝"/>
          <w:lang w:val="en-US" w:eastAsia="ja-JP"/>
        </w:rPr>
      </w:pP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ab/>
        <w:t>19.</w:t>
      </w:r>
      <w:r>
        <w:rPr>
          <w:rFonts w:ascii="Arial" w:eastAsia="游明朝" w:hAnsi="Arial" w:hint="eastAsia"/>
          <w:b/>
          <w:sz w:val="24"/>
          <w:szCs w:val="24"/>
          <w:lang w:val="en-US" w:eastAsia="ja-JP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D308A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A7AEA" w:rsidRPr="00EA7AEA">
        <w:rPr>
          <w:lang w:eastAsia="ja-JP"/>
        </w:rPr>
        <w:t xml:space="preserve">CT aspects of 5G NR </w:t>
      </w:r>
      <w:proofErr w:type="spellStart"/>
      <w:r w:rsidR="00EA7AEA" w:rsidRPr="00EA7AEA">
        <w:rPr>
          <w:lang w:eastAsia="ja-JP"/>
        </w:rPr>
        <w:t>Femto</w:t>
      </w:r>
      <w:proofErr w:type="spellEnd"/>
    </w:p>
    <w:p w14:paraId="1845B441" w14:textId="3D890A80" w:rsidR="001E489F" w:rsidRPr="00BA3A53" w:rsidRDefault="001E489F" w:rsidP="001E489F">
      <w:pPr>
        <w:pStyle w:val="Guidance"/>
      </w:pPr>
    </w:p>
    <w:p w14:paraId="4520DCE2" w14:textId="31AB3A8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A7AEA" w:rsidRPr="00EA7AEA">
        <w:rPr>
          <w:lang w:eastAsia="ja-JP"/>
        </w:rPr>
        <w:t>5G_Femto</w:t>
      </w:r>
    </w:p>
    <w:p w14:paraId="18C69795" w14:textId="182F6D64" w:rsidR="001E489F" w:rsidRDefault="001E489F" w:rsidP="001E489F">
      <w:pPr>
        <w:pStyle w:val="Guidance"/>
      </w:pPr>
    </w:p>
    <w:p w14:paraId="15B1DB90" w14:textId="7D09868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A5FBC" w:rsidRPr="000A5FBC">
        <w:rPr>
          <w:lang w:eastAsia="ja-JP"/>
        </w:rPr>
        <w:t>1060002</w:t>
      </w:r>
    </w:p>
    <w:p w14:paraId="6340F223" w14:textId="7B902E58" w:rsidR="001E489F" w:rsidRDefault="001E489F" w:rsidP="001E489F">
      <w:pPr>
        <w:pStyle w:val="Guidance"/>
      </w:pPr>
    </w:p>
    <w:p w14:paraId="4D9605DA" w14:textId="576C1FD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A7AEA">
        <w:rPr>
          <w:rFonts w:hint="eastAsia"/>
          <w:lang w:eastAsia="ja-JP"/>
        </w:rPr>
        <w:t>19</w:t>
      </w:r>
    </w:p>
    <w:p w14:paraId="0F6B4D92" w14:textId="551127F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5DCC95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A7A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A7AEA" w:rsidRDefault="00EA7AEA" w:rsidP="00EA7A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A7AEA" w:rsidRDefault="00EA7AEA" w:rsidP="00EA7A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EA7AEA" w:rsidRDefault="00EA7AEA" w:rsidP="00EA7AE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A7AEA" w:rsidRDefault="00EA7AEA" w:rsidP="00EA7A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2E1D04" w:rsidR="00EA7AEA" w:rsidRDefault="00EA7AEA" w:rsidP="00EA7AE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A7AEA" w:rsidRDefault="00EA7AEA" w:rsidP="00EA7AEA">
            <w:pPr>
              <w:pStyle w:val="TAC"/>
            </w:pPr>
          </w:p>
        </w:tc>
      </w:tr>
      <w:tr w:rsidR="00EA7A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A7AEA" w:rsidRDefault="00EA7AEA" w:rsidP="00EA7A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1C1BE9" w:rsidR="00EA7AEA" w:rsidRDefault="00EA7AEA" w:rsidP="00EA7A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767A46B" w:rsidR="00EA7AEA" w:rsidRDefault="00EA7AEA" w:rsidP="00EA7AE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E1B7090" w:rsidR="00EA7AEA" w:rsidRDefault="00EA7AEA" w:rsidP="00EA7A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A7AEA" w:rsidRDefault="00EA7AEA" w:rsidP="00EA7A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A7AEA" w:rsidRDefault="00EA7AEA" w:rsidP="00EA7AEA">
            <w:pPr>
              <w:pStyle w:val="TAC"/>
            </w:pPr>
          </w:p>
        </w:tc>
      </w:tr>
      <w:tr w:rsidR="00EA7A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A7AEA" w:rsidRDefault="00EA7AEA" w:rsidP="00EA7A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EA7AEA" w:rsidRDefault="00EA7AEA" w:rsidP="00EA7A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A7AEA" w:rsidRDefault="00EA7AEA" w:rsidP="00EA7A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A7AEA" w:rsidRDefault="00EA7AEA" w:rsidP="00EA7A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A7AEA" w:rsidRDefault="00EA7AEA" w:rsidP="00EA7AE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EA7AEA" w:rsidRDefault="00EA7AEA" w:rsidP="00EA7AE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225412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122F713" w:rsidR="007861B8" w:rsidRDefault="004D316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406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516212" w:rsidR="0086406A" w:rsidRDefault="0086406A" w:rsidP="0086406A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334D300A" w14:textId="0C43F709" w:rsidR="0086406A" w:rsidRDefault="0086406A" w:rsidP="0086406A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SA</w:t>
            </w:r>
            <w:r w:rsidR="000F2153">
              <w:rPr>
                <w:rFonts w:hint="eastAsia"/>
                <w:lang w:eastAsia="ja-JP"/>
              </w:rPr>
              <w:t>2</w:t>
            </w:r>
          </w:p>
        </w:tc>
        <w:tc>
          <w:tcPr>
            <w:tcW w:w="1101" w:type="dxa"/>
          </w:tcPr>
          <w:p w14:paraId="3338BA6A" w14:textId="3949A99E" w:rsidR="0086406A" w:rsidRDefault="0086406A" w:rsidP="0086406A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225432A0" w14:textId="59FCDA54" w:rsidR="0086406A" w:rsidRPr="00251D80" w:rsidRDefault="0086406A" w:rsidP="0086406A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1E489F" w14:paraId="41F645CA" w14:textId="77777777" w:rsidTr="0086406A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6406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6406A" w14:paraId="0B66CC3F" w14:textId="77777777" w:rsidTr="0086406A">
        <w:trPr>
          <w:cantSplit/>
          <w:jc w:val="center"/>
        </w:trPr>
        <w:tc>
          <w:tcPr>
            <w:tcW w:w="1101" w:type="dxa"/>
          </w:tcPr>
          <w:p w14:paraId="2A3B29D4" w14:textId="14342C31" w:rsidR="0086406A" w:rsidRDefault="0086406A" w:rsidP="0086406A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3AC061FD" w14:textId="30901FC8" w:rsidR="0086406A" w:rsidRDefault="0086406A" w:rsidP="0086406A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017BF4B1" w14:textId="7933F0DD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SA2 study item</w:t>
            </w:r>
          </w:p>
        </w:tc>
      </w:tr>
      <w:tr w:rsidR="0086406A" w14:paraId="3A0D00D7" w14:textId="77777777" w:rsidTr="0086406A">
        <w:trPr>
          <w:cantSplit/>
          <w:jc w:val="center"/>
        </w:trPr>
        <w:tc>
          <w:tcPr>
            <w:tcW w:w="1101" w:type="dxa"/>
          </w:tcPr>
          <w:p w14:paraId="64C94549" w14:textId="58AC4A4A" w:rsidR="0086406A" w:rsidRDefault="0086406A" w:rsidP="0086406A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1873F0CA" w14:textId="64AAEA66" w:rsidR="0086406A" w:rsidRDefault="0086406A" w:rsidP="0086406A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32E9451C" w14:textId="0BEF2C04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SA3 study item</w:t>
            </w:r>
          </w:p>
        </w:tc>
      </w:tr>
      <w:tr w:rsidR="0086406A" w14:paraId="54BACA53" w14:textId="77777777" w:rsidTr="0086406A">
        <w:trPr>
          <w:cantSplit/>
          <w:jc w:val="center"/>
        </w:trPr>
        <w:tc>
          <w:tcPr>
            <w:tcW w:w="1101" w:type="dxa"/>
          </w:tcPr>
          <w:p w14:paraId="7958E067" w14:textId="71784A93" w:rsidR="0086406A" w:rsidRDefault="0086406A" w:rsidP="0086406A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61A5C009" w14:textId="2ED1E14A" w:rsidR="0086406A" w:rsidRDefault="0086406A" w:rsidP="0086406A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2EC4F369" w14:textId="44BC9F56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RAN3 work item</w:t>
            </w:r>
          </w:p>
        </w:tc>
      </w:tr>
      <w:tr w:rsidR="0086406A" w14:paraId="4F36E039" w14:textId="77777777" w:rsidTr="0086406A">
        <w:trPr>
          <w:cantSplit/>
          <w:jc w:val="center"/>
        </w:trPr>
        <w:tc>
          <w:tcPr>
            <w:tcW w:w="1101" w:type="dxa"/>
          </w:tcPr>
          <w:p w14:paraId="46DAA18D" w14:textId="13397CB6" w:rsidR="0086406A" w:rsidRDefault="0086406A" w:rsidP="0086406A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4C748699" w14:textId="1F721D1F" w:rsidR="0086406A" w:rsidRDefault="0086406A" w:rsidP="0086406A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D5C7666" w14:textId="77D40147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RAN3 work item</w:t>
            </w:r>
          </w:p>
        </w:tc>
      </w:tr>
      <w:tr w:rsidR="0086406A" w14:paraId="1B8768B8" w14:textId="77777777" w:rsidTr="0086406A">
        <w:trPr>
          <w:cantSplit/>
          <w:jc w:val="center"/>
        </w:trPr>
        <w:tc>
          <w:tcPr>
            <w:tcW w:w="1101" w:type="dxa"/>
          </w:tcPr>
          <w:p w14:paraId="2AC95FC6" w14:textId="1B420AE3" w:rsidR="0086406A" w:rsidRDefault="0086406A" w:rsidP="0086406A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0A6C01CE" w14:textId="4FA87750" w:rsidR="0086406A" w:rsidRDefault="0086406A" w:rsidP="0086406A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6C8DEB43" w14:textId="0CF61188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RAN3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7203EEF" w14:textId="7179D282" w:rsidR="0086406A" w:rsidRDefault="0086406A" w:rsidP="0086406A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Pr="003C3507">
        <w:rPr>
          <w:iCs/>
          <w:color w:val="000000"/>
          <w:lang w:eastAsia="ja-JP"/>
        </w:rPr>
        <w:t xml:space="preserve">5G </w:t>
      </w:r>
      <w:proofErr w:type="spellStart"/>
      <w:r w:rsidRPr="003C3507">
        <w:rPr>
          <w:iCs/>
          <w:color w:val="000000"/>
          <w:lang w:eastAsia="ja-JP"/>
        </w:rPr>
        <w:t>Femto</w:t>
      </w:r>
      <w:proofErr w:type="spellEnd"/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>
        <w:rPr>
          <w:rFonts w:hint="eastAsia"/>
          <w:iCs/>
          <w:color w:val="000000"/>
          <w:lang w:eastAsia="ja-JP"/>
        </w:rPr>
        <w:t xml:space="preserve">5G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0FB7EFA6" w14:textId="6DF06A9D" w:rsidR="00202433" w:rsidRPr="004714BE" w:rsidRDefault="004714BE" w:rsidP="0086406A">
      <w:pPr>
        <w:rPr>
          <w:lang w:eastAsia="ja-JP"/>
        </w:rPr>
      </w:pPr>
      <w:r w:rsidRPr="00D20212">
        <w:rPr>
          <w:lang w:eastAsia="ja-JP"/>
        </w:rPr>
        <w:t xml:space="preserve">Also, </w:t>
      </w:r>
      <w:proofErr w:type="gramStart"/>
      <w:r w:rsidRPr="00D20212">
        <w:rPr>
          <w:lang w:eastAsia="ja-JP"/>
        </w:rPr>
        <w:t>in order to</w:t>
      </w:r>
      <w:proofErr w:type="gramEnd"/>
      <w:r w:rsidRPr="00D20212">
        <w:rPr>
          <w:lang w:eastAsia="ja-JP"/>
        </w:rPr>
        <w:t xml:space="preserve"> support access to local services, NR </w:t>
      </w:r>
      <w:proofErr w:type="spellStart"/>
      <w:r w:rsidRPr="00D20212">
        <w:rPr>
          <w:lang w:eastAsia="ja-JP"/>
        </w:rPr>
        <w:t>Femto</w:t>
      </w:r>
      <w:proofErr w:type="spellEnd"/>
      <w:r w:rsidRPr="00D20212">
        <w:rPr>
          <w:lang w:eastAsia="ja-JP"/>
        </w:rPr>
        <w:t xml:space="preserve"> nodes reuse LADN and edge computing functionality.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87A523D" w14:textId="41109EEE" w:rsidR="0086406A" w:rsidRPr="00AD3613" w:rsidRDefault="0086406A" w:rsidP="0086406A">
      <w:pPr>
        <w:rPr>
          <w:lang w:eastAsia="ja-JP"/>
        </w:rPr>
      </w:pPr>
      <w:r w:rsidRPr="0059245A">
        <w:rPr>
          <w:rFonts w:eastAsia="SimSun"/>
        </w:rPr>
        <w:t xml:space="preserve">The objective of this WID is to support </w:t>
      </w:r>
      <w:r w:rsidRPr="003C3507">
        <w:rPr>
          <w:iCs/>
          <w:color w:val="000000"/>
          <w:lang w:eastAsia="ja-JP"/>
        </w:rPr>
        <w:t xml:space="preserve">5G </w:t>
      </w:r>
      <w:proofErr w:type="spellStart"/>
      <w:r w:rsidRPr="003C3507">
        <w:rPr>
          <w:iCs/>
          <w:color w:val="000000"/>
          <w:lang w:eastAsia="ja-JP"/>
        </w:rPr>
        <w:t>Femto</w:t>
      </w:r>
      <w:proofErr w:type="spellEnd"/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 w:rsidR="00160B2E">
        <w:rPr>
          <w:rFonts w:hint="eastAsia"/>
          <w:iCs/>
          <w:color w:val="000000"/>
          <w:lang w:eastAsia="ja-JP"/>
        </w:rPr>
        <w:t xml:space="preserve"> </w:t>
      </w:r>
      <w:r w:rsidR="00160B2E">
        <w:rPr>
          <w:rFonts w:hint="eastAsia"/>
          <w:lang w:eastAsia="ja-JP"/>
        </w:rPr>
        <w:t>and local services access</w:t>
      </w:r>
      <w:r>
        <w:rPr>
          <w:rFonts w:hint="eastAsia"/>
          <w:lang w:eastAsia="ja-JP"/>
        </w:rPr>
        <w:t>.</w:t>
      </w:r>
    </w:p>
    <w:p w14:paraId="35CCB69C" w14:textId="77777777" w:rsidR="0086406A" w:rsidRPr="003C3507" w:rsidRDefault="0086406A" w:rsidP="0086406A">
      <w:pPr>
        <w:rPr>
          <w:lang w:eastAsia="ja-JP"/>
        </w:rPr>
      </w:pPr>
    </w:p>
    <w:p w14:paraId="09865B83" w14:textId="77777777" w:rsidR="0086406A" w:rsidRPr="0059245A" w:rsidRDefault="0086406A" w:rsidP="0086406A">
      <w:pPr>
        <w:rPr>
          <w:rFonts w:eastAsia="SimSun"/>
        </w:rPr>
      </w:pPr>
      <w:r w:rsidRPr="0059245A">
        <w:rPr>
          <w:rFonts w:eastAsia="SimSun"/>
        </w:rPr>
        <w:lastRenderedPageBreak/>
        <w:t>For CT3, the expected work includes:</w:t>
      </w:r>
    </w:p>
    <w:p w14:paraId="02716618" w14:textId="2A18966A" w:rsidR="0086406A" w:rsidRDefault="0086406A" w:rsidP="0086406A">
      <w:pPr>
        <w:ind w:firstLine="100"/>
        <w:rPr>
          <w:rFonts w:eastAsia="SimSun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</w:rPr>
        <w:t xml:space="preserve">the NEF northbound interface to </w:t>
      </w:r>
      <w:r w:rsidR="00B94C6B" w:rsidRPr="00B94C6B">
        <w:rPr>
          <w:rFonts w:eastAsia="SimSun"/>
        </w:rPr>
        <w:t xml:space="preserve">provide CAG information for 5G </w:t>
      </w:r>
      <w:proofErr w:type="spellStart"/>
      <w:r w:rsidR="00B94C6B" w:rsidRPr="00B94C6B">
        <w:rPr>
          <w:rFonts w:eastAsia="SimSun"/>
        </w:rPr>
        <w:t>Femto</w:t>
      </w:r>
      <w:proofErr w:type="spellEnd"/>
      <w:r w:rsidR="00B94C6B" w:rsidRPr="00B94C6B">
        <w:rPr>
          <w:rFonts w:eastAsia="SimSun"/>
        </w:rPr>
        <w:t xml:space="preserve"> by the CAG owner or an authorized administrator for non-roaming </w:t>
      </w:r>
      <w:proofErr w:type="gramStart"/>
      <w:r w:rsidR="00B94C6B" w:rsidRPr="00B94C6B">
        <w:rPr>
          <w:rFonts w:eastAsia="SimSun"/>
        </w:rPr>
        <w:t>cases</w:t>
      </w:r>
      <w:r w:rsidRPr="0059245A">
        <w:rPr>
          <w:rFonts w:eastAsia="SimSun"/>
        </w:rPr>
        <w:t>;</w:t>
      </w:r>
      <w:proofErr w:type="gramEnd"/>
      <w:r>
        <w:rPr>
          <w:rFonts w:eastAsia="SimSun"/>
        </w:rPr>
        <w:t xml:space="preserve"> </w:t>
      </w:r>
    </w:p>
    <w:p w14:paraId="53664E5B" w14:textId="77777777" w:rsidR="0086406A" w:rsidRDefault="0086406A" w:rsidP="0086406A">
      <w:pPr>
        <w:rPr>
          <w:lang w:eastAsia="ja-JP"/>
        </w:rPr>
      </w:pPr>
    </w:p>
    <w:p w14:paraId="16D8D646" w14:textId="77777777" w:rsidR="0086406A" w:rsidRPr="0059245A" w:rsidRDefault="0086406A" w:rsidP="0086406A">
      <w:pPr>
        <w:rPr>
          <w:rFonts w:eastAsia="SimSun"/>
        </w:rPr>
      </w:pPr>
      <w:r w:rsidRPr="0059245A">
        <w:rPr>
          <w:rFonts w:eastAsia="SimSun"/>
        </w:rPr>
        <w:t>For CT</w:t>
      </w:r>
      <w:r w:rsidRPr="0059245A">
        <w:rPr>
          <w:rFonts w:eastAsia="SimSun" w:hint="eastAsia"/>
        </w:rPr>
        <w:t>4</w:t>
      </w:r>
      <w:r w:rsidRPr="0059245A">
        <w:rPr>
          <w:rFonts w:eastAsia="SimSun"/>
        </w:rPr>
        <w:t>, the expected work includes:</w:t>
      </w:r>
    </w:p>
    <w:p w14:paraId="17A1046A" w14:textId="77777777" w:rsidR="0086406A" w:rsidRPr="0059245A" w:rsidRDefault="0086406A" w:rsidP="0086406A">
      <w:pPr>
        <w:ind w:firstLineChars="50" w:firstLine="100"/>
        <w:rPr>
          <w:rFonts w:eastAsia="SimSun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</w:rPr>
        <w:t>updat</w:t>
      </w:r>
      <w:r>
        <w:rPr>
          <w:rFonts w:eastAsia="SimSun"/>
        </w:rPr>
        <w:t>ing</w:t>
      </w:r>
      <w:r w:rsidRPr="0059245A">
        <w:rPr>
          <w:rFonts w:eastAsia="SimSun" w:hint="eastAsia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Pr="003C3507">
        <w:rPr>
          <w:iCs/>
          <w:color w:val="000000"/>
          <w:lang w:eastAsia="ja-JP"/>
        </w:rPr>
        <w:t xml:space="preserve">5G </w:t>
      </w:r>
      <w:proofErr w:type="spellStart"/>
      <w:r w:rsidRPr="003C3507">
        <w:rPr>
          <w:iCs/>
          <w:color w:val="000000"/>
          <w:lang w:eastAsia="ja-JP"/>
        </w:rPr>
        <w:t>Femto</w:t>
      </w:r>
      <w:proofErr w:type="spellEnd"/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</w:rPr>
        <w:t>;</w:t>
      </w:r>
      <w:proofErr w:type="gramEnd"/>
      <w:r w:rsidRPr="0059245A">
        <w:rPr>
          <w:rFonts w:eastAsia="SimSun" w:hint="eastAsia"/>
        </w:rPr>
        <w:t xml:space="preserve"> </w:t>
      </w:r>
    </w:p>
    <w:p w14:paraId="173306D7" w14:textId="0C4F21A0" w:rsidR="0086406A" w:rsidRPr="00ED37BF" w:rsidRDefault="0086406A" w:rsidP="0086406A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</w:rPr>
        <w:t>stor</w:t>
      </w:r>
      <w:r>
        <w:rPr>
          <w:rFonts w:eastAsia="SimSun"/>
        </w:rPr>
        <w:t>ing</w:t>
      </w:r>
      <w:r w:rsidRPr="0059245A">
        <w:rPr>
          <w:rFonts w:eastAsia="SimSun" w:hint="eastAsia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</w:rPr>
        <w:t>new subscription data</w:t>
      </w:r>
      <w:r>
        <w:rPr>
          <w:rFonts w:hint="eastAsia"/>
          <w:lang w:eastAsia="ja-JP"/>
        </w:rPr>
        <w:t xml:space="preserve"> of </w:t>
      </w:r>
      <w:r w:rsidRPr="003C3507">
        <w:rPr>
          <w:iCs/>
          <w:color w:val="000000"/>
          <w:lang w:eastAsia="ja-JP"/>
        </w:rPr>
        <w:t xml:space="preserve">5G </w:t>
      </w:r>
      <w:proofErr w:type="spellStart"/>
      <w:r w:rsidRPr="003C3507">
        <w:rPr>
          <w:iCs/>
          <w:color w:val="000000"/>
          <w:lang w:eastAsia="ja-JP"/>
        </w:rPr>
        <w:t>Femto</w:t>
      </w:r>
      <w:proofErr w:type="spellEnd"/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 w:rsidR="001104DE">
        <w:rPr>
          <w:rFonts w:hint="eastAsia"/>
          <w:lang w:eastAsia="ja-JP"/>
        </w:rPr>
        <w:t>;</w:t>
      </w:r>
      <w:proofErr w:type="gramEnd"/>
    </w:p>
    <w:p w14:paraId="205DEDE8" w14:textId="77777777" w:rsidR="001104DE" w:rsidRPr="00ED37BF" w:rsidRDefault="001104DE" w:rsidP="001104DE">
      <w:pPr>
        <w:ind w:firstLine="100"/>
        <w:rPr>
          <w:lang w:eastAsia="ja-JP"/>
        </w:rPr>
      </w:pPr>
      <w:r>
        <w:rPr>
          <w:rFonts w:eastAsia="SimSun"/>
        </w:rPr>
        <w:t xml:space="preserve">c) </w:t>
      </w:r>
      <w:r>
        <w:rPr>
          <w:rFonts w:hint="eastAsia"/>
          <w:lang w:eastAsia="ja-JP"/>
        </w:rPr>
        <w:t xml:space="preserve">potential </w:t>
      </w:r>
      <w:r>
        <w:rPr>
          <w:rFonts w:eastAsia="SimSun"/>
        </w:rPr>
        <w:t>impact on UPF/N4</w:t>
      </w:r>
      <w:r>
        <w:rPr>
          <w:rFonts w:hint="eastAsia"/>
          <w:lang w:eastAsia="ja-JP"/>
        </w:rPr>
        <w:t xml:space="preserve"> to support the local services access.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BEA20E8" w:rsidR="001E489F" w:rsidRPr="00FF3F0C" w:rsidRDefault="0086406A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2E9E9B75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5"/>
        <w:gridCol w:w="4344"/>
        <w:gridCol w:w="1417"/>
        <w:gridCol w:w="2140"/>
      </w:tblGrid>
      <w:tr w:rsidR="001E489F" w:rsidRPr="00C50F7C" w14:paraId="4D89E4BF" w14:textId="77777777" w:rsidTr="00F508D6">
        <w:trPr>
          <w:cantSplit/>
          <w:jc w:val="center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358E7" w:rsidRPr="00C50F7C" w14:paraId="7DC11AF1" w14:textId="77777777" w:rsidTr="0004333C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ACEA" w14:textId="25FA56E6" w:rsidR="002358E7" w:rsidRDefault="002358E7" w:rsidP="002358E7">
            <w:pPr>
              <w:pStyle w:val="TAL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748E" w14:textId="0FE48BA7" w:rsidR="002358E7" w:rsidRDefault="002358E7" w:rsidP="002358E7">
            <w:pPr>
              <w:pStyle w:val="TAL"/>
            </w:pPr>
            <w:r w:rsidRPr="002358E7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6CD7" w14:textId="4DCE2DD4" w:rsidR="002358E7" w:rsidRDefault="002358E7" w:rsidP="002358E7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343E" w14:textId="79C105A3" w:rsidR="002358E7" w:rsidRDefault="002358E7" w:rsidP="002358E7">
            <w:pPr>
              <w:pStyle w:val="TAL"/>
            </w:pPr>
            <w:r w:rsidRPr="002358E7">
              <w:rPr>
                <w:rFonts w:hint="eastAsia"/>
              </w:rPr>
              <w:t>CT4</w:t>
            </w:r>
          </w:p>
        </w:tc>
      </w:tr>
      <w:tr w:rsidR="000E5F61" w:rsidRPr="00C50F7C" w14:paraId="44BF18B7" w14:textId="77777777" w:rsidTr="0004333C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9286" w14:textId="6D8328B5" w:rsidR="000E5F61" w:rsidRDefault="000E5F61" w:rsidP="000E5F61">
            <w:pPr>
              <w:pStyle w:val="TAL"/>
            </w:pPr>
            <w:r w:rsidRPr="00F434A3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FEAA" w14:textId="5BBD9EAA" w:rsidR="000E5F61" w:rsidRPr="002358E7" w:rsidRDefault="000E5F61" w:rsidP="000E5F61">
            <w:pPr>
              <w:pStyle w:val="TAL"/>
            </w:pPr>
            <w:r w:rsidRPr="0004333C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8D75" w14:textId="147CC3CA" w:rsidR="000E5F61" w:rsidRPr="00970B3E" w:rsidRDefault="000E5F61" w:rsidP="000E5F6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A935" w14:textId="116FE2AB" w:rsidR="000E5F61" w:rsidRPr="002358E7" w:rsidRDefault="000E5F61" w:rsidP="000E5F61">
            <w:pPr>
              <w:pStyle w:val="TAL"/>
            </w:pPr>
            <w:r w:rsidRPr="0004333C">
              <w:rPr>
                <w:rFonts w:hint="eastAsia"/>
              </w:rPr>
              <w:t>CT4</w:t>
            </w:r>
          </w:p>
        </w:tc>
      </w:tr>
      <w:tr w:rsidR="000E5F61" w:rsidRPr="006C2E80" w14:paraId="73BCDFBF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CA0C7C2" w:rsidR="000E5F61" w:rsidRPr="006C2E80" w:rsidRDefault="000E5F61" w:rsidP="000E5F61">
            <w:pPr>
              <w:pStyle w:val="TAL"/>
            </w:pPr>
            <w:r w:rsidRPr="0046295C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F1C5E20" w:rsidR="000E5F61" w:rsidRPr="006C2E80" w:rsidRDefault="000E5F61" w:rsidP="000E5F61">
            <w:pPr>
              <w:pStyle w:val="TAL"/>
            </w:pPr>
            <w:r w:rsidRPr="000149A2">
              <w:rPr>
                <w:rFonts w:hint="eastAsia"/>
                <w:iCs/>
              </w:rPr>
              <w:t>Update the UDM service(</w:t>
            </w:r>
            <w:proofErr w:type="spellStart"/>
            <w:r w:rsidRPr="000149A2">
              <w:rPr>
                <w:iCs/>
              </w:rPr>
              <w:t>Nudm_SDM_Notification</w:t>
            </w:r>
            <w:proofErr w:type="spellEnd"/>
            <w:r w:rsidRPr="000149A2">
              <w:rPr>
                <w:rFonts w:hint="eastAsia"/>
                <w:iCs/>
              </w:rPr>
              <w:t xml:space="preserve">, </w:t>
            </w:r>
            <w:proofErr w:type="spellStart"/>
            <w:r w:rsidRPr="000149A2">
              <w:rPr>
                <w:iCs/>
              </w:rPr>
              <w:t>Nudm_ParameterProvision</w:t>
            </w:r>
            <w:proofErr w:type="spellEnd"/>
            <w:r w:rsidRPr="000149A2">
              <w:rPr>
                <w:rFonts w:hint="eastAsia"/>
                <w:iCs/>
              </w:rPr>
              <w:t xml:space="preserve">) to support </w:t>
            </w:r>
            <w:r w:rsidRPr="000149A2">
              <w:rPr>
                <w:iCs/>
              </w:rPr>
              <w:t xml:space="preserve">5G </w:t>
            </w:r>
            <w:proofErr w:type="spellStart"/>
            <w:r w:rsidRPr="000149A2">
              <w:rPr>
                <w:iCs/>
              </w:rPr>
              <w:t>Femto</w:t>
            </w:r>
            <w:proofErr w:type="spellEnd"/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6D510AC" w:rsidR="000E5F61" w:rsidRPr="006C2E80" w:rsidRDefault="000E5F61" w:rsidP="000E5F61">
            <w:pPr>
              <w:pStyle w:val="TAL"/>
            </w:pPr>
            <w:r w:rsidRPr="008939B7">
              <w:rPr>
                <w:iCs/>
              </w:rPr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4BEEBC7" w:rsidR="000E5F61" w:rsidRPr="006C2E80" w:rsidRDefault="000E5F61" w:rsidP="000E5F6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0E5F61" w:rsidRPr="006C2E80" w14:paraId="5D2261B4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4B2" w14:textId="096C21C6" w:rsidR="000E5F61" w:rsidRPr="0046295C" w:rsidRDefault="000E5F61" w:rsidP="000E5F6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7EBF" w14:textId="14586566" w:rsidR="000E5F61" w:rsidRPr="000149A2" w:rsidRDefault="000E5F61" w:rsidP="000E5F61">
            <w:pPr>
              <w:pStyle w:val="TAL"/>
              <w:rPr>
                <w:iCs/>
              </w:rPr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Pr="000149A2">
              <w:rPr>
                <w:iCs/>
              </w:rPr>
              <w:t xml:space="preserve">5G </w:t>
            </w:r>
            <w:proofErr w:type="spellStart"/>
            <w:r w:rsidRPr="000149A2">
              <w:rPr>
                <w:iCs/>
              </w:rPr>
              <w:t>Femto</w:t>
            </w:r>
            <w:proofErr w:type="spellEnd"/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410" w14:textId="1E36C3F0" w:rsidR="000E5F61" w:rsidRPr="008939B7" w:rsidRDefault="000E5F61" w:rsidP="000E5F61">
            <w:pPr>
              <w:pStyle w:val="TAL"/>
              <w:rPr>
                <w:iCs/>
              </w:rPr>
            </w:pPr>
            <w:r w:rsidRPr="00970B3E"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1902" w14:textId="36078569" w:rsidR="000E5F61" w:rsidRDefault="000E5F61" w:rsidP="000E5F61">
            <w:pPr>
              <w:pStyle w:val="TAL"/>
              <w:rPr>
                <w:iCs/>
              </w:rPr>
            </w:pPr>
            <w:r>
              <w:rPr>
                <w:rFonts w:hint="eastAsia"/>
                <w:iCs/>
              </w:rPr>
              <w:t>CT4</w:t>
            </w:r>
          </w:p>
        </w:tc>
      </w:tr>
      <w:tr w:rsidR="000E5F61" w:rsidRPr="006C2E80" w14:paraId="5D84FD16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761" w14:textId="5995E1F6" w:rsidR="000E5F61" w:rsidRPr="0046295C" w:rsidRDefault="000E5F61" w:rsidP="000E5F61">
            <w:pPr>
              <w:pStyle w:val="TAL"/>
            </w:pPr>
            <w:r w:rsidRPr="0046295C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6070" w14:textId="660A8BE2" w:rsidR="000E5F61" w:rsidRPr="000149A2" w:rsidRDefault="000E5F61" w:rsidP="000E5F61">
            <w:pPr>
              <w:pStyle w:val="TAL"/>
              <w:rPr>
                <w:iCs/>
              </w:rPr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Pr="000149A2">
              <w:rPr>
                <w:iCs/>
              </w:rPr>
              <w:t xml:space="preserve">5G </w:t>
            </w:r>
            <w:proofErr w:type="spellStart"/>
            <w:r w:rsidRPr="000149A2">
              <w:rPr>
                <w:iCs/>
              </w:rPr>
              <w:t>Femto</w:t>
            </w:r>
            <w:proofErr w:type="spellEnd"/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9E7B" w14:textId="3DA53E0F" w:rsidR="000E5F61" w:rsidRPr="008939B7" w:rsidRDefault="000E5F61" w:rsidP="000E5F61">
            <w:pPr>
              <w:pStyle w:val="TAL"/>
              <w:rPr>
                <w:iCs/>
              </w:rPr>
            </w:pPr>
            <w:r w:rsidRPr="00970B3E"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67B" w14:textId="074AA0F1" w:rsidR="000E5F61" w:rsidRDefault="000E5F61" w:rsidP="000E5F61">
            <w:pPr>
              <w:pStyle w:val="TAL"/>
              <w:rPr>
                <w:iCs/>
              </w:rPr>
            </w:pPr>
            <w:r>
              <w:rPr>
                <w:rFonts w:hint="eastAsia"/>
                <w:iCs/>
              </w:rPr>
              <w:t>CT4</w:t>
            </w:r>
          </w:p>
        </w:tc>
      </w:tr>
      <w:tr w:rsidR="000E5F61" w:rsidRPr="006C2E80" w14:paraId="32D1C4A1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38E" w14:textId="0B682AFB" w:rsidR="000E5F61" w:rsidRPr="006C2E80" w:rsidRDefault="000E5F61" w:rsidP="000E5F61">
            <w:pPr>
              <w:pStyle w:val="TAL"/>
            </w:pPr>
            <w:r w:rsidRPr="0046295C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F2E8" w14:textId="51C72097" w:rsidR="000E5F61" w:rsidRPr="006C2E80" w:rsidRDefault="000E5F61" w:rsidP="000E5F61">
            <w:pPr>
              <w:pStyle w:val="TAL"/>
            </w:pPr>
            <w:r w:rsidRPr="000149A2">
              <w:rPr>
                <w:iCs/>
              </w:rPr>
              <w:t>U</w:t>
            </w:r>
            <w:r w:rsidRPr="000149A2">
              <w:rPr>
                <w:rFonts w:hint="eastAsia"/>
                <w:iCs/>
              </w:rPr>
              <w:t>pdate the</w:t>
            </w:r>
            <w:r w:rsidRPr="00920A6E">
              <w:t xml:space="preserve"> </w:t>
            </w:r>
            <w:r w:rsidRPr="00920A6E">
              <w:rPr>
                <w:iCs/>
              </w:rPr>
              <w:t xml:space="preserve">NEF northbound interface to provide CAG information for 5G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A617" w14:textId="5FAC2123" w:rsidR="000E5F61" w:rsidRPr="006C2E80" w:rsidRDefault="000E5F61" w:rsidP="000E5F61">
            <w:pPr>
              <w:pStyle w:val="TAL"/>
            </w:pPr>
            <w:r w:rsidRPr="008939B7">
              <w:rPr>
                <w:iCs/>
              </w:rPr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B34" w14:textId="169F2971" w:rsidR="000E5F61" w:rsidRPr="006C2E80" w:rsidRDefault="000E5F61" w:rsidP="000E5F61">
            <w:pPr>
              <w:pStyle w:val="TAL"/>
            </w:pPr>
            <w:r>
              <w:rPr>
                <w:rFonts w:hint="eastAsia"/>
                <w:iCs/>
              </w:rPr>
              <w:t>CT3</w:t>
            </w:r>
          </w:p>
        </w:tc>
      </w:tr>
      <w:tr w:rsidR="000E5F61" w:rsidRPr="006C2E80" w14:paraId="17F95C10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014" w14:textId="73059F47" w:rsidR="000E5F61" w:rsidRPr="006C2E80" w:rsidRDefault="000E5F61" w:rsidP="000E5F61">
            <w:pPr>
              <w:pStyle w:val="TAL"/>
            </w:pPr>
            <w:r w:rsidRPr="0046295C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F73C" w14:textId="39BC4EB8" w:rsidR="000E5F61" w:rsidRPr="006C2E80" w:rsidRDefault="000E5F61" w:rsidP="000E5F61">
            <w:pPr>
              <w:pStyle w:val="TAL"/>
            </w:pPr>
            <w:r w:rsidRPr="000149A2">
              <w:rPr>
                <w:rFonts w:hint="eastAsia"/>
                <w:iCs/>
              </w:rPr>
              <w:t xml:space="preserve">Add the new </w:t>
            </w:r>
            <w:r w:rsidRPr="000149A2">
              <w:rPr>
                <w:iCs/>
              </w:rPr>
              <w:t xml:space="preserve">definition of common data types </w:t>
            </w:r>
            <w:r w:rsidRPr="000149A2">
              <w:rPr>
                <w:rFonts w:hint="eastAsia"/>
                <w:iCs/>
              </w:rPr>
              <w:t>to support</w:t>
            </w:r>
            <w:r w:rsidRPr="000149A2">
              <w:rPr>
                <w:iCs/>
              </w:rPr>
              <w:t xml:space="preserve"> 5G </w:t>
            </w:r>
            <w:proofErr w:type="spellStart"/>
            <w:r w:rsidRPr="000149A2">
              <w:rPr>
                <w:iCs/>
              </w:rPr>
              <w:t>Femto</w:t>
            </w:r>
            <w:proofErr w:type="spellEnd"/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75B8" w14:textId="76F4DEA3" w:rsidR="000E5F61" w:rsidRPr="006C2E80" w:rsidRDefault="000E5F61" w:rsidP="000E5F61">
            <w:pPr>
              <w:pStyle w:val="TAL"/>
            </w:pPr>
            <w:r w:rsidRPr="008939B7">
              <w:rPr>
                <w:iCs/>
              </w:rPr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ACF" w14:textId="04F18963" w:rsidR="000E5F61" w:rsidRPr="006C2E80" w:rsidRDefault="000E5F61" w:rsidP="000E5F6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2C87BCC" w14:textId="77777777" w:rsidR="00F508D6" w:rsidRDefault="00F508D6" w:rsidP="00F508D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f"/>
            <w:rFonts w:hint="eastAsia"/>
            <w:lang w:eastAsia="ja-JP"/>
          </w:rPr>
          <w:t>dojiri</w:t>
        </w:r>
        <w:r w:rsidRPr="00B34817">
          <w:rPr>
            <w:rStyle w:val="af"/>
          </w:rPr>
          <w:t>@</w:t>
        </w:r>
        <w:r w:rsidRPr="00B34817">
          <w:rPr>
            <w:rStyle w:val="af"/>
            <w:rFonts w:hint="eastAsia"/>
            <w:lang w:eastAsia="ja-JP"/>
          </w:rPr>
          <w:t>nttdocomo</w:t>
        </w:r>
        <w:r w:rsidRPr="00B34817">
          <w:rPr>
            <w:rStyle w:val="af"/>
          </w:rPr>
          <w:t>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72083509" w14:textId="77777777" w:rsidR="00510683" w:rsidRDefault="00510683" w:rsidP="00510683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36FC8A1" w14:textId="77777777" w:rsidR="00B74F1C" w:rsidRPr="00557B2E" w:rsidRDefault="00B74F1C" w:rsidP="00B74F1C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798971FA" w14:textId="77777777" w:rsidR="001E489F" w:rsidRPr="00557B2E" w:rsidRDefault="001E489F" w:rsidP="001E489F">
      <w:pPr>
        <w:rPr>
          <w:lang w:eastAsia="ja-JP"/>
        </w:rPr>
      </w:pP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58075C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76E7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17247B" w:rsidR="00776E7B" w:rsidRDefault="00776E7B" w:rsidP="00776E7B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776E7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DF2C6B" w:rsidR="00776E7B" w:rsidRDefault="00776E7B" w:rsidP="00776E7B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776E7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B7E561" w:rsidR="00776E7B" w:rsidRDefault="00776E7B" w:rsidP="00776E7B">
            <w:pPr>
              <w:pStyle w:val="TAL"/>
            </w:pPr>
            <w:r w:rsidRPr="009E476C">
              <w:t>Verizon</w:t>
            </w:r>
          </w:p>
        </w:tc>
      </w:tr>
      <w:tr w:rsidR="00F81E8D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A58EC4B" w:rsidR="00F81E8D" w:rsidRDefault="00F81E8D" w:rsidP="00F81E8D">
            <w:pPr>
              <w:pStyle w:val="TAL"/>
            </w:pPr>
            <w:r w:rsidRPr="00AC7197">
              <w:t>Rakuten Mobile</w:t>
            </w:r>
          </w:p>
        </w:tc>
      </w:tr>
      <w:tr w:rsidR="00F81E8D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06DF33A" w:rsidR="00F81E8D" w:rsidRDefault="00F81E8D" w:rsidP="00F81E8D">
            <w:pPr>
              <w:pStyle w:val="TAL"/>
            </w:pPr>
            <w:r w:rsidRPr="00331054">
              <w:t>Samsung</w:t>
            </w:r>
          </w:p>
        </w:tc>
      </w:tr>
      <w:tr w:rsidR="00F81E8D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518ED2F" w:rsidR="00F81E8D" w:rsidRDefault="00F81E8D" w:rsidP="00F81E8D">
            <w:pPr>
              <w:pStyle w:val="TAL"/>
            </w:pPr>
            <w:r w:rsidRPr="00331054">
              <w:t>NEC</w:t>
            </w:r>
          </w:p>
        </w:tc>
      </w:tr>
      <w:tr w:rsidR="00F81E8D" w14:paraId="0998588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2C0B9" w14:textId="51693264" w:rsidR="00F81E8D" w:rsidRPr="00331054" w:rsidRDefault="00BE1F88" w:rsidP="00F81E8D">
            <w:pPr>
              <w:pStyle w:val="TAL"/>
            </w:pPr>
            <w:r w:rsidRPr="00331054"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525B2" w14:textId="77777777" w:rsidR="009605AE" w:rsidRDefault="009605AE">
      <w:r>
        <w:separator/>
      </w:r>
    </w:p>
  </w:endnote>
  <w:endnote w:type="continuationSeparator" w:id="0">
    <w:p w14:paraId="0CD6FE82" w14:textId="77777777" w:rsidR="009605AE" w:rsidRDefault="0096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587AA" w14:textId="77777777" w:rsidR="009605AE" w:rsidRDefault="009605AE">
      <w:r>
        <w:separator/>
      </w:r>
    </w:p>
  </w:footnote>
  <w:footnote w:type="continuationSeparator" w:id="0">
    <w:p w14:paraId="69F8B263" w14:textId="77777777" w:rsidR="009605AE" w:rsidRDefault="00960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871"/>
    <w:rsid w:val="00005E54"/>
    <w:rsid w:val="0002191A"/>
    <w:rsid w:val="0003016C"/>
    <w:rsid w:val="00030CD4"/>
    <w:rsid w:val="000344A1"/>
    <w:rsid w:val="00042051"/>
    <w:rsid w:val="0004333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AC4"/>
    <w:rsid w:val="00094F23"/>
    <w:rsid w:val="000967F4"/>
    <w:rsid w:val="000A5FBC"/>
    <w:rsid w:val="000A6432"/>
    <w:rsid w:val="000B1512"/>
    <w:rsid w:val="000B1B64"/>
    <w:rsid w:val="000C1109"/>
    <w:rsid w:val="000C1492"/>
    <w:rsid w:val="000C66DA"/>
    <w:rsid w:val="000D6D78"/>
    <w:rsid w:val="000E0429"/>
    <w:rsid w:val="000E0437"/>
    <w:rsid w:val="000E5F61"/>
    <w:rsid w:val="000F2153"/>
    <w:rsid w:val="000F6E51"/>
    <w:rsid w:val="00102A24"/>
    <w:rsid w:val="001104DE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312D"/>
    <w:rsid w:val="00153543"/>
    <w:rsid w:val="00157F50"/>
    <w:rsid w:val="00157FFB"/>
    <w:rsid w:val="001607AE"/>
    <w:rsid w:val="00160B2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35C"/>
    <w:rsid w:val="001F7653"/>
    <w:rsid w:val="00202433"/>
    <w:rsid w:val="002070CB"/>
    <w:rsid w:val="00220E6F"/>
    <w:rsid w:val="00221438"/>
    <w:rsid w:val="002267A4"/>
    <w:rsid w:val="002336A6"/>
    <w:rsid w:val="002336BF"/>
    <w:rsid w:val="002358E7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460"/>
    <w:rsid w:val="00354553"/>
    <w:rsid w:val="003715B7"/>
    <w:rsid w:val="00376C60"/>
    <w:rsid w:val="00390076"/>
    <w:rsid w:val="003919F1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542"/>
    <w:rsid w:val="00411339"/>
    <w:rsid w:val="004131BD"/>
    <w:rsid w:val="004159BE"/>
    <w:rsid w:val="00416CEA"/>
    <w:rsid w:val="00421AFD"/>
    <w:rsid w:val="004246F2"/>
    <w:rsid w:val="00432048"/>
    <w:rsid w:val="004416BD"/>
    <w:rsid w:val="00442C65"/>
    <w:rsid w:val="00451122"/>
    <w:rsid w:val="004518DB"/>
    <w:rsid w:val="004562FC"/>
    <w:rsid w:val="0046139A"/>
    <w:rsid w:val="004714BE"/>
    <w:rsid w:val="00474325"/>
    <w:rsid w:val="00477EBC"/>
    <w:rsid w:val="00481407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316C"/>
    <w:rsid w:val="004D4CC9"/>
    <w:rsid w:val="004E1010"/>
    <w:rsid w:val="004F4172"/>
    <w:rsid w:val="004F6FA5"/>
    <w:rsid w:val="0050202A"/>
    <w:rsid w:val="00507903"/>
    <w:rsid w:val="00510683"/>
    <w:rsid w:val="0052032E"/>
    <w:rsid w:val="00521896"/>
    <w:rsid w:val="00522A80"/>
    <w:rsid w:val="00535A39"/>
    <w:rsid w:val="00544D8F"/>
    <w:rsid w:val="005534F4"/>
    <w:rsid w:val="00553BDE"/>
    <w:rsid w:val="00556F13"/>
    <w:rsid w:val="00562495"/>
    <w:rsid w:val="0057401B"/>
    <w:rsid w:val="00577727"/>
    <w:rsid w:val="005777AF"/>
    <w:rsid w:val="00583D6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3F40"/>
    <w:rsid w:val="005D60FD"/>
    <w:rsid w:val="005E07CB"/>
    <w:rsid w:val="005E0BF8"/>
    <w:rsid w:val="005E32BB"/>
    <w:rsid w:val="005E7235"/>
    <w:rsid w:val="005F041C"/>
    <w:rsid w:val="005F2E94"/>
    <w:rsid w:val="005F4B34"/>
    <w:rsid w:val="0061225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0FC0"/>
    <w:rsid w:val="0074596C"/>
    <w:rsid w:val="007469EC"/>
    <w:rsid w:val="00750D12"/>
    <w:rsid w:val="00756BBB"/>
    <w:rsid w:val="00761952"/>
    <w:rsid w:val="00761B9B"/>
    <w:rsid w:val="00762474"/>
    <w:rsid w:val="0076439E"/>
    <w:rsid w:val="00776E7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843"/>
    <w:rsid w:val="007D3C7C"/>
    <w:rsid w:val="007D687A"/>
    <w:rsid w:val="007E1BA0"/>
    <w:rsid w:val="007F2297"/>
    <w:rsid w:val="007F55EC"/>
    <w:rsid w:val="007F6574"/>
    <w:rsid w:val="007F7100"/>
    <w:rsid w:val="008268EC"/>
    <w:rsid w:val="00831057"/>
    <w:rsid w:val="00837EF8"/>
    <w:rsid w:val="0084119C"/>
    <w:rsid w:val="00850CD4"/>
    <w:rsid w:val="00854A49"/>
    <w:rsid w:val="008578D0"/>
    <w:rsid w:val="008624DE"/>
    <w:rsid w:val="008634EB"/>
    <w:rsid w:val="0086406A"/>
    <w:rsid w:val="00866945"/>
    <w:rsid w:val="00876BD5"/>
    <w:rsid w:val="008939B7"/>
    <w:rsid w:val="00897C84"/>
    <w:rsid w:val="008A06BE"/>
    <w:rsid w:val="008A56FD"/>
    <w:rsid w:val="008B5703"/>
    <w:rsid w:val="008D3DA6"/>
    <w:rsid w:val="008D5DA3"/>
    <w:rsid w:val="008E486A"/>
    <w:rsid w:val="008E70F7"/>
    <w:rsid w:val="008F1D3B"/>
    <w:rsid w:val="008F7444"/>
    <w:rsid w:val="008F7A15"/>
    <w:rsid w:val="0091321C"/>
    <w:rsid w:val="00913788"/>
    <w:rsid w:val="0091399A"/>
    <w:rsid w:val="00920A6E"/>
    <w:rsid w:val="00922D75"/>
    <w:rsid w:val="00926791"/>
    <w:rsid w:val="0093661C"/>
    <w:rsid w:val="00940736"/>
    <w:rsid w:val="00941253"/>
    <w:rsid w:val="0095038B"/>
    <w:rsid w:val="00950CF7"/>
    <w:rsid w:val="0095258C"/>
    <w:rsid w:val="009605AE"/>
    <w:rsid w:val="00960A44"/>
    <w:rsid w:val="0096327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7C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447"/>
    <w:rsid w:val="00A37F80"/>
    <w:rsid w:val="00A46B3F"/>
    <w:rsid w:val="00A46F30"/>
    <w:rsid w:val="00A52157"/>
    <w:rsid w:val="00A61169"/>
    <w:rsid w:val="00A63024"/>
    <w:rsid w:val="00A65602"/>
    <w:rsid w:val="00A82FCC"/>
    <w:rsid w:val="00A8479D"/>
    <w:rsid w:val="00A906A4"/>
    <w:rsid w:val="00A97953"/>
    <w:rsid w:val="00AA574E"/>
    <w:rsid w:val="00AA7202"/>
    <w:rsid w:val="00AD324E"/>
    <w:rsid w:val="00AD5B51"/>
    <w:rsid w:val="00AD7B78"/>
    <w:rsid w:val="00AF3F74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C85"/>
    <w:rsid w:val="00B43DA4"/>
    <w:rsid w:val="00B45C31"/>
    <w:rsid w:val="00B47534"/>
    <w:rsid w:val="00B50B89"/>
    <w:rsid w:val="00B527C8"/>
    <w:rsid w:val="00B52AFB"/>
    <w:rsid w:val="00B5557E"/>
    <w:rsid w:val="00B56C4F"/>
    <w:rsid w:val="00B63284"/>
    <w:rsid w:val="00B74F1C"/>
    <w:rsid w:val="00B75CE0"/>
    <w:rsid w:val="00B84B54"/>
    <w:rsid w:val="00B92B0A"/>
    <w:rsid w:val="00B92C7D"/>
    <w:rsid w:val="00B93BB2"/>
    <w:rsid w:val="00B94C6B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F88"/>
    <w:rsid w:val="00BE3E87"/>
    <w:rsid w:val="00BF0A84"/>
    <w:rsid w:val="00BF4326"/>
    <w:rsid w:val="00C03706"/>
    <w:rsid w:val="00C03F46"/>
    <w:rsid w:val="00C10C2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FDC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B520B"/>
    <w:rsid w:val="00CC084E"/>
    <w:rsid w:val="00CC58ED"/>
    <w:rsid w:val="00CD66A0"/>
    <w:rsid w:val="00CE408F"/>
    <w:rsid w:val="00D0135E"/>
    <w:rsid w:val="00D145EC"/>
    <w:rsid w:val="00D355FB"/>
    <w:rsid w:val="00D43C0B"/>
    <w:rsid w:val="00D44A74"/>
    <w:rsid w:val="00D5582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11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7AEA"/>
    <w:rsid w:val="00EB5D2F"/>
    <w:rsid w:val="00EC10EC"/>
    <w:rsid w:val="00EC456C"/>
    <w:rsid w:val="00ED166C"/>
    <w:rsid w:val="00ED5FA6"/>
    <w:rsid w:val="00ED6080"/>
    <w:rsid w:val="00EE0176"/>
    <w:rsid w:val="00EE08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EEF"/>
    <w:rsid w:val="00F508D6"/>
    <w:rsid w:val="00F64378"/>
    <w:rsid w:val="00F67FC3"/>
    <w:rsid w:val="00F763A4"/>
    <w:rsid w:val="00F80D67"/>
    <w:rsid w:val="00F81CF2"/>
    <w:rsid w:val="00F81E8D"/>
    <w:rsid w:val="00F82A04"/>
    <w:rsid w:val="00F83DF3"/>
    <w:rsid w:val="00F941B8"/>
    <w:rsid w:val="00FA5FA5"/>
    <w:rsid w:val="00FA6721"/>
    <w:rsid w:val="00FA7365"/>
    <w:rsid w:val="00FA79A7"/>
    <w:rsid w:val="00FB4E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字列 (文字)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basedOn w:val="a0"/>
    <w:rsid w:val="00F508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Dojiri_rev0</cp:lastModifiedBy>
  <cp:revision>73</cp:revision>
  <cp:lastPrinted>2001-04-23T09:30:00Z</cp:lastPrinted>
  <dcterms:created xsi:type="dcterms:W3CDTF">2023-01-04T14:27:00Z</dcterms:created>
  <dcterms:modified xsi:type="dcterms:W3CDTF">2024-10-16T05:51:00Z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